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AE1CD" w14:textId="77777777" w:rsidR="003E12BC" w:rsidRPr="007D58C0" w:rsidRDefault="003E12BC" w:rsidP="003E12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58C0">
        <w:rPr>
          <w:rFonts w:ascii="Times New Roman" w:hAnsi="Times New Roman" w:cs="Times New Roman"/>
          <w:sz w:val="24"/>
          <w:szCs w:val="24"/>
          <w:u w:val="single"/>
        </w:rPr>
        <w:t>Robert KELL</w:t>
      </w:r>
      <w:r w:rsidRPr="007D58C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7D58C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7D58C0">
        <w:rPr>
          <w:rFonts w:ascii="Times New Roman" w:hAnsi="Times New Roman" w:cs="Times New Roman"/>
          <w:sz w:val="24"/>
          <w:szCs w:val="24"/>
        </w:rPr>
        <w:t>fl.1495)</w:t>
      </w:r>
    </w:p>
    <w:p w14:paraId="14F55DED" w14:textId="77777777" w:rsidR="003E12BC" w:rsidRPr="007D58C0" w:rsidRDefault="003E12BC" w:rsidP="003E12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210885" w14:textId="77777777" w:rsidR="003E12BC" w:rsidRPr="007D58C0" w:rsidRDefault="003E12BC" w:rsidP="003E12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508B5E" w14:textId="77777777" w:rsidR="003E12BC" w:rsidRPr="007D58C0" w:rsidRDefault="003E12BC" w:rsidP="003E12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58C0">
        <w:rPr>
          <w:rFonts w:ascii="Times New Roman" w:hAnsi="Times New Roman" w:cs="Times New Roman"/>
          <w:sz w:val="24"/>
          <w:szCs w:val="24"/>
        </w:rPr>
        <w:t>12 Apr.1495</w:t>
      </w:r>
      <w:r w:rsidRPr="007D58C0">
        <w:rPr>
          <w:rFonts w:ascii="Times New Roman" w:hAnsi="Times New Roman" w:cs="Times New Roman"/>
          <w:sz w:val="24"/>
          <w:szCs w:val="24"/>
        </w:rPr>
        <w:tab/>
        <w:t>He was one of those who presented Richard Darlington(q.v.) to the chantry</w:t>
      </w:r>
    </w:p>
    <w:p w14:paraId="06FF5FB5" w14:textId="77777777" w:rsidR="003E12BC" w:rsidRPr="007D58C0" w:rsidRDefault="003E12BC" w:rsidP="003E12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58C0">
        <w:rPr>
          <w:rFonts w:ascii="Times New Roman" w:hAnsi="Times New Roman" w:cs="Times New Roman"/>
          <w:sz w:val="24"/>
          <w:szCs w:val="24"/>
        </w:rPr>
        <w:tab/>
      </w:r>
      <w:r w:rsidRPr="007D58C0">
        <w:rPr>
          <w:rFonts w:ascii="Times New Roman" w:hAnsi="Times New Roman" w:cs="Times New Roman"/>
          <w:sz w:val="24"/>
          <w:szCs w:val="24"/>
        </w:rPr>
        <w:tab/>
        <w:t xml:space="preserve">in the college of </w:t>
      </w:r>
      <w:proofErr w:type="spellStart"/>
      <w:proofErr w:type="gramStart"/>
      <w:r w:rsidRPr="007D58C0">
        <w:rPr>
          <w:rFonts w:ascii="Times New Roman" w:hAnsi="Times New Roman" w:cs="Times New Roman"/>
          <w:sz w:val="24"/>
          <w:szCs w:val="24"/>
        </w:rPr>
        <w:t>St.James</w:t>
      </w:r>
      <w:proofErr w:type="spellEnd"/>
      <w:proofErr w:type="gramEnd"/>
      <w:r w:rsidRPr="007D58C0">
        <w:rPr>
          <w:rFonts w:ascii="Times New Roman" w:hAnsi="Times New Roman" w:cs="Times New Roman"/>
          <w:sz w:val="24"/>
          <w:szCs w:val="24"/>
        </w:rPr>
        <w:t>, Sutton in Holderness.</w:t>
      </w:r>
    </w:p>
    <w:p w14:paraId="0E074BF8" w14:textId="77777777" w:rsidR="003E12BC" w:rsidRPr="007D58C0" w:rsidRDefault="003E12BC" w:rsidP="003E12B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7D58C0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7D58C0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7D58C0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7D58C0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7D58C0">
        <w:rPr>
          <w:rFonts w:ascii="Times New Roman" w:hAnsi="Times New Roman" w:cs="Times New Roman"/>
          <w:sz w:val="24"/>
          <w:szCs w:val="24"/>
        </w:rPr>
        <w:t>, pub. The Canterbury and York Society, 1974, p.82)</w:t>
      </w:r>
    </w:p>
    <w:p w14:paraId="48FA18D3" w14:textId="77777777" w:rsidR="003E12BC" w:rsidRPr="007D58C0" w:rsidRDefault="003E12BC" w:rsidP="003E12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97252D" w14:textId="77777777" w:rsidR="003E12BC" w:rsidRPr="007D58C0" w:rsidRDefault="003E12BC" w:rsidP="003E12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7A16F9" w14:textId="77777777" w:rsidR="003E12BC" w:rsidRPr="007D58C0" w:rsidRDefault="003E12BC" w:rsidP="003E12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58C0">
        <w:rPr>
          <w:rFonts w:ascii="Times New Roman" w:hAnsi="Times New Roman" w:cs="Times New Roman"/>
          <w:sz w:val="24"/>
          <w:szCs w:val="24"/>
        </w:rPr>
        <w:t>2 August 2021</w:t>
      </w:r>
    </w:p>
    <w:p w14:paraId="413D395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85A61" w14:textId="77777777" w:rsidR="003E12BC" w:rsidRDefault="003E12BC" w:rsidP="009139A6">
      <w:r>
        <w:separator/>
      </w:r>
    </w:p>
  </w:endnote>
  <w:endnote w:type="continuationSeparator" w:id="0">
    <w:p w14:paraId="41D60F6D" w14:textId="77777777" w:rsidR="003E12BC" w:rsidRDefault="003E12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997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BCE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DC1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C82FC" w14:textId="77777777" w:rsidR="003E12BC" w:rsidRDefault="003E12BC" w:rsidP="009139A6">
      <w:r>
        <w:separator/>
      </w:r>
    </w:p>
  </w:footnote>
  <w:footnote w:type="continuationSeparator" w:id="0">
    <w:p w14:paraId="1F55B742" w14:textId="77777777" w:rsidR="003E12BC" w:rsidRDefault="003E12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96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732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747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BC"/>
    <w:rsid w:val="000666E0"/>
    <w:rsid w:val="002510B7"/>
    <w:rsid w:val="003E12B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3558F"/>
  <w15:chartTrackingRefBased/>
  <w15:docId w15:val="{A4B767EC-349D-43BE-92B7-84EEF234E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2021-09-04T06:40:00Z</dcterms:created>
  <dcterms:modified xsi:type="dcterms:W3CDTF">2021-09-04T06:41:00Z</dcterms:modified>
</cp:coreProperties>
</file>